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2E19E2" w:rsidTr="002E19E2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19E2" w:rsidRDefault="002E19E2" w:rsidP="00E87885">
            <w:r>
              <w:t>Приложение 10</w:t>
            </w:r>
          </w:p>
        </w:tc>
      </w:tr>
      <w:tr w:rsidR="002E19E2" w:rsidTr="002E19E2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19E2" w:rsidRDefault="002E19E2" w:rsidP="00E87885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2E19E2" w:rsidTr="002E19E2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19E2" w:rsidRDefault="002E19E2" w:rsidP="001857F6">
            <w:r>
              <w:t xml:space="preserve">от </w:t>
            </w:r>
            <w:r w:rsidR="001857F6">
              <w:t>28.02.2019</w:t>
            </w:r>
            <w:r w:rsidRPr="001857F6">
              <w:t xml:space="preserve"> </w:t>
            </w:r>
            <w:r>
              <w:t xml:space="preserve">№ </w:t>
            </w:r>
            <w:r w:rsidR="001857F6">
              <w:t>47-339</w:t>
            </w:r>
          </w:p>
        </w:tc>
      </w:tr>
      <w:tr w:rsidR="002E19E2" w:rsidTr="002E19E2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</w:tr>
      <w:tr w:rsidR="002E19E2" w:rsidTr="002E19E2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19E2" w:rsidRDefault="002E19E2" w:rsidP="00E87885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2019 год и на плановый период 2020 и 2021 годов</w:t>
            </w:r>
          </w:p>
        </w:tc>
      </w:tr>
      <w:tr w:rsidR="002E19E2" w:rsidTr="002E19E2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тыс. руб.</w:t>
            </w:r>
          </w:p>
        </w:tc>
      </w:tr>
      <w:tr w:rsidR="002E19E2" w:rsidTr="002E19E2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19E2" w:rsidRDefault="002E19E2" w:rsidP="00E87885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19E2" w:rsidRDefault="002E19E2" w:rsidP="00E87885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E2" w:rsidRDefault="002E19E2" w:rsidP="00E87885">
            <w:pPr>
              <w:jc w:val="center"/>
            </w:pPr>
            <w:r>
              <w:t>2019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E2" w:rsidRDefault="002E19E2" w:rsidP="00E87885">
            <w:pPr>
              <w:jc w:val="center"/>
            </w:pPr>
            <w:r>
              <w:t>2020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E2" w:rsidRDefault="002E19E2" w:rsidP="00E87885">
            <w:pPr>
              <w:jc w:val="center"/>
            </w:pPr>
            <w:r>
              <w:t>2021 год</w:t>
            </w:r>
          </w:p>
        </w:tc>
      </w:tr>
      <w:tr w:rsidR="002E19E2" w:rsidTr="002E19E2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19E2" w:rsidRDefault="002E19E2" w:rsidP="00E87885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19E2" w:rsidRDefault="002E19E2" w:rsidP="00E87885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E2" w:rsidRDefault="002E19E2" w:rsidP="00E87885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E2" w:rsidRDefault="002E19E2" w:rsidP="00E87885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9E2" w:rsidRDefault="002E19E2" w:rsidP="00E87885"/>
        </w:tc>
      </w:tr>
    </w:tbl>
    <w:p w:rsidR="002E19E2" w:rsidRPr="002E19E2" w:rsidRDefault="002E19E2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2E19E2" w:rsidTr="002E19E2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19E2" w:rsidRDefault="002E19E2" w:rsidP="00E87885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19E2" w:rsidRDefault="002E19E2" w:rsidP="00E87885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E2" w:rsidRDefault="002E19E2" w:rsidP="00E87885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E2" w:rsidRDefault="002E19E2" w:rsidP="00E87885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9E2" w:rsidRDefault="002E19E2" w:rsidP="00E87885">
            <w:pPr>
              <w:jc w:val="center"/>
            </w:pPr>
            <w:r>
              <w:t>5</w:t>
            </w:r>
          </w:p>
        </w:tc>
      </w:tr>
      <w:tr w:rsidR="002E19E2" w:rsidTr="002E19E2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E19E2" w:rsidRDefault="002E19E2" w:rsidP="00E87885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E19E2" w:rsidRDefault="002E19E2" w:rsidP="00E87885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E19E2" w:rsidRDefault="007440EE" w:rsidP="00E87885">
            <w:pPr>
              <w:jc w:val="right"/>
            </w:pPr>
            <w:r>
              <w:t>153 263,3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0,0</w:t>
            </w:r>
          </w:p>
        </w:tc>
      </w:tr>
      <w:tr w:rsidR="002E19E2" w:rsidTr="002E19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E19E2" w:rsidRDefault="002E19E2" w:rsidP="00E87885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2E19E2" w:rsidRDefault="002E19E2" w:rsidP="00E87885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 </w:t>
            </w:r>
          </w:p>
        </w:tc>
      </w:tr>
      <w:tr w:rsidR="002E19E2" w:rsidTr="002E19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E19E2" w:rsidRDefault="002E19E2" w:rsidP="00E87885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2E19E2" w:rsidRDefault="002E19E2" w:rsidP="00E87885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2 400 000,0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2 660 000,0</w:t>
            </w:r>
          </w:p>
        </w:tc>
      </w:tr>
      <w:tr w:rsidR="002E19E2" w:rsidTr="002E19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E19E2" w:rsidRDefault="002E19E2" w:rsidP="00E87885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2E19E2" w:rsidRDefault="002E19E2" w:rsidP="00E87885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2 400 000,0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2 660 000,0</w:t>
            </w:r>
          </w:p>
        </w:tc>
      </w:tr>
      <w:tr w:rsidR="002E19E2" w:rsidTr="002E19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E19E2" w:rsidRDefault="002E19E2" w:rsidP="00E87885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2E19E2" w:rsidRDefault="002E19E2" w:rsidP="00E87885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-2 400 000,0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-2 670 000,0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-2 660 000,0</w:t>
            </w:r>
          </w:p>
        </w:tc>
      </w:tr>
      <w:tr w:rsidR="002E19E2" w:rsidTr="002E19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E19E2" w:rsidRDefault="002E19E2" w:rsidP="00E87885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2E19E2" w:rsidRDefault="002E19E2" w:rsidP="00E87885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-2 400 000,0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-2 670 000,0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-2 660 000,0</w:t>
            </w:r>
          </w:p>
        </w:tc>
      </w:tr>
      <w:tr w:rsidR="002E19E2" w:rsidTr="002E19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E19E2" w:rsidRDefault="002E19E2" w:rsidP="00E87885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2E19E2" w:rsidRDefault="002E19E2" w:rsidP="00E87885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 </w:t>
            </w:r>
          </w:p>
        </w:tc>
      </w:tr>
      <w:tr w:rsidR="002E19E2" w:rsidTr="002E19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E19E2" w:rsidRDefault="002E19E2" w:rsidP="00E87885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2E19E2" w:rsidRDefault="002E19E2" w:rsidP="00E87885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 </w:t>
            </w:r>
          </w:p>
        </w:tc>
      </w:tr>
      <w:tr w:rsidR="002E19E2" w:rsidTr="002E19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E19E2" w:rsidRDefault="002E19E2" w:rsidP="00E87885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2E19E2" w:rsidRDefault="002E19E2" w:rsidP="00E87885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900 000,0</w:t>
            </w:r>
          </w:p>
        </w:tc>
      </w:tr>
      <w:tr w:rsidR="002E19E2" w:rsidTr="002E19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E19E2" w:rsidRDefault="002E19E2" w:rsidP="00E87885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2E19E2" w:rsidRDefault="002E19E2" w:rsidP="00E87885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900 000,0</w:t>
            </w:r>
          </w:p>
        </w:tc>
      </w:tr>
      <w:tr w:rsidR="002E19E2" w:rsidTr="002E19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E19E2" w:rsidRDefault="002E19E2" w:rsidP="00E87885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2E19E2" w:rsidRDefault="002E19E2" w:rsidP="00E87885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900 000,0</w:t>
            </w:r>
          </w:p>
        </w:tc>
      </w:tr>
      <w:tr w:rsidR="002E19E2" w:rsidTr="002E19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E19E2" w:rsidRDefault="002E19E2" w:rsidP="00E87885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2E19E2" w:rsidRDefault="002E19E2" w:rsidP="00E87885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-900 000,0</w:t>
            </w:r>
          </w:p>
        </w:tc>
      </w:tr>
      <w:tr w:rsidR="002E19E2" w:rsidTr="002E19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E19E2" w:rsidRDefault="002E19E2" w:rsidP="00E87885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2E19E2" w:rsidRDefault="002E19E2" w:rsidP="00E87885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-900 000,0</w:t>
            </w:r>
          </w:p>
        </w:tc>
      </w:tr>
      <w:tr w:rsidR="002E19E2" w:rsidTr="002E19E2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E19E2" w:rsidRDefault="002E19E2" w:rsidP="00E87885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2E19E2" w:rsidRDefault="002E19E2" w:rsidP="00E87885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-900 000,0</w:t>
            </w:r>
          </w:p>
        </w:tc>
      </w:tr>
      <w:tr w:rsidR="002E19E2" w:rsidTr="002E19E2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E19E2" w:rsidRDefault="002E19E2" w:rsidP="00E87885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E19E2" w:rsidRDefault="002E19E2" w:rsidP="00E87885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E19E2" w:rsidRDefault="00DF6F3A" w:rsidP="00E87885">
            <w:pPr>
              <w:jc w:val="right"/>
            </w:pPr>
            <w:r>
              <w:t>153</w:t>
            </w:r>
            <w:r w:rsidR="007440EE">
              <w:t xml:space="preserve"> </w:t>
            </w:r>
            <w:r>
              <w:t>263,3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E19E2" w:rsidRDefault="002E19E2" w:rsidP="00E87885">
            <w:pPr>
              <w:jc w:val="right"/>
            </w:pPr>
            <w:r>
              <w:t> </w:t>
            </w:r>
          </w:p>
        </w:tc>
      </w:tr>
      <w:tr w:rsidR="002E19E2" w:rsidTr="002E19E2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</w:tr>
      <w:tr w:rsidR="002E19E2" w:rsidTr="002E19E2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</w:tr>
      <w:tr w:rsidR="002E19E2" w:rsidTr="002E19E2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</w:tr>
      <w:tr w:rsidR="002E19E2" w:rsidTr="002E19E2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</w:tr>
      <w:tr w:rsidR="002E19E2" w:rsidTr="002E19E2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9E2" w:rsidRDefault="002E19E2" w:rsidP="00E87885">
            <w:pPr>
              <w:jc w:val="right"/>
            </w:pPr>
          </w:p>
        </w:tc>
      </w:tr>
    </w:tbl>
    <w:p w:rsidR="002E19E2" w:rsidRPr="00263AB6" w:rsidRDefault="002E19E2" w:rsidP="002E19E2"/>
    <w:p w:rsidR="00E2598B" w:rsidRPr="002E19E2" w:rsidRDefault="00E2598B" w:rsidP="002E19E2"/>
    <w:sectPr w:rsidR="00E2598B" w:rsidRPr="002E19E2" w:rsidSect="002E19E2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D69" w:rsidRDefault="00D50D69" w:rsidP="002E19E2">
      <w:r>
        <w:separator/>
      </w:r>
    </w:p>
  </w:endnote>
  <w:endnote w:type="continuationSeparator" w:id="1">
    <w:p w:rsidR="00D50D69" w:rsidRDefault="00D50D69" w:rsidP="002E1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D69" w:rsidRDefault="00D50D69" w:rsidP="002E19E2">
      <w:r>
        <w:separator/>
      </w:r>
    </w:p>
  </w:footnote>
  <w:footnote w:type="continuationSeparator" w:id="1">
    <w:p w:rsidR="00D50D69" w:rsidRDefault="00D50D69" w:rsidP="002E19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9E2" w:rsidRDefault="00213DB4" w:rsidP="00FA058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E19E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E19E2" w:rsidRDefault="002E19E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9E2" w:rsidRDefault="00213DB4" w:rsidP="00FA058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E19E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857F6">
      <w:rPr>
        <w:rStyle w:val="a7"/>
        <w:noProof/>
      </w:rPr>
      <w:t>2</w:t>
    </w:r>
    <w:r>
      <w:rPr>
        <w:rStyle w:val="a7"/>
      </w:rPr>
      <w:fldChar w:fldCharType="end"/>
    </w:r>
  </w:p>
  <w:p w:rsidR="002E19E2" w:rsidRDefault="002E19E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2E19E2"/>
    <w:rsid w:val="000B6E7A"/>
    <w:rsid w:val="001857F6"/>
    <w:rsid w:val="00196E5E"/>
    <w:rsid w:val="00213DB4"/>
    <w:rsid w:val="002C3F39"/>
    <w:rsid w:val="002E19E2"/>
    <w:rsid w:val="006808C6"/>
    <w:rsid w:val="007440EE"/>
    <w:rsid w:val="008B1490"/>
    <w:rsid w:val="00A24CAF"/>
    <w:rsid w:val="00AB5ADE"/>
    <w:rsid w:val="00B912FD"/>
    <w:rsid w:val="00D0654E"/>
    <w:rsid w:val="00D50D69"/>
    <w:rsid w:val="00DF6F3A"/>
    <w:rsid w:val="00E2598B"/>
    <w:rsid w:val="00F24FA1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E19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E19E2"/>
  </w:style>
  <w:style w:type="paragraph" w:styleId="a5">
    <w:name w:val="footer"/>
    <w:basedOn w:val="a"/>
    <w:link w:val="a6"/>
    <w:uiPriority w:val="99"/>
    <w:semiHidden/>
    <w:unhideWhenUsed/>
    <w:rsid w:val="002E19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E19E2"/>
  </w:style>
  <w:style w:type="character" w:styleId="a7">
    <w:name w:val="page number"/>
    <w:basedOn w:val="a0"/>
    <w:uiPriority w:val="99"/>
    <w:semiHidden/>
    <w:unhideWhenUsed/>
    <w:rsid w:val="002E19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PlanningNormal.dotm</Template>
  <TotalTime>2</TotalTime>
  <Pages>2</Pages>
  <Words>411</Words>
  <Characters>2345</Characters>
  <Application>Microsoft Office Word</Application>
  <DocSecurity>0</DocSecurity>
  <Lines>19</Lines>
  <Paragraphs>5</Paragraphs>
  <ScaleCrop>false</ScaleCrop>
  <Company/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ShvecovaEE</cp:lastModifiedBy>
  <cp:revision>3</cp:revision>
  <dcterms:created xsi:type="dcterms:W3CDTF">2019-02-20T15:19:00Z</dcterms:created>
  <dcterms:modified xsi:type="dcterms:W3CDTF">2019-02-28T11:13:00Z</dcterms:modified>
</cp:coreProperties>
</file>